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1EB3CF65" w:rsidR="008906F0" w:rsidRPr="00EE16E8" w:rsidRDefault="0013624B" w:rsidP="00900460">
      <w:pPr>
        <w:rPr>
          <w:rFonts w:cs="Söhne"/>
          <w:b/>
          <w:bCs/>
          <w:color w:val="000000" w:themeColor="text1"/>
          <w:sz w:val="36"/>
          <w:szCs w:val="36"/>
          <w:lang w:val="en-US"/>
        </w:rPr>
      </w:pPr>
      <w:r w:rsidRPr="00EE16E8">
        <w:rPr>
          <w:rFonts w:cs="Söhne"/>
          <w:b/>
          <w:bCs/>
          <w:color w:val="000000" w:themeColor="text1"/>
          <w:sz w:val="36"/>
          <w:szCs w:val="36"/>
          <w:lang w:val="en-US"/>
        </w:rPr>
        <w:t xml:space="preserve">Doka </w:t>
      </w:r>
      <w:r w:rsidR="006844AA" w:rsidRPr="00EE16E8">
        <w:rPr>
          <w:rFonts w:cs="Söhne"/>
          <w:b/>
          <w:bCs/>
          <w:color w:val="000000" w:themeColor="text1"/>
          <w:sz w:val="36"/>
          <w:szCs w:val="36"/>
          <w:lang w:val="en-US"/>
        </w:rPr>
        <w:t>awarded EcoVadis Silver rating</w:t>
      </w:r>
    </w:p>
    <w:p w14:paraId="43A671BC" w14:textId="77777777" w:rsidR="00DF2F4C" w:rsidRPr="00EE16E8" w:rsidRDefault="00DF2F4C" w:rsidP="002B1E01">
      <w:pPr>
        <w:jc w:val="both"/>
        <w:rPr>
          <w:b/>
          <w:bCs/>
          <w:sz w:val="21"/>
          <w:szCs w:val="21"/>
          <w:lang w:val="en-US"/>
        </w:rPr>
      </w:pPr>
    </w:p>
    <w:p w14:paraId="2927C73C" w14:textId="0909BD60" w:rsidR="0001408D" w:rsidRPr="00EE16E8" w:rsidRDefault="002B1E01" w:rsidP="00A04244">
      <w:pPr>
        <w:jc w:val="both"/>
        <w:rPr>
          <w:b/>
          <w:bCs/>
          <w:sz w:val="22"/>
          <w:szCs w:val="22"/>
          <w:lang w:val="en-US"/>
        </w:rPr>
      </w:pPr>
      <w:r w:rsidRPr="00EE16E8">
        <w:rPr>
          <w:b/>
          <w:bCs/>
          <w:sz w:val="22"/>
          <w:szCs w:val="22"/>
          <w:lang w:val="en-US"/>
        </w:rPr>
        <w:t>Amstetten,</w:t>
      </w:r>
      <w:r w:rsidR="00753630" w:rsidRPr="00EE16E8">
        <w:rPr>
          <w:b/>
          <w:bCs/>
          <w:sz w:val="22"/>
          <w:szCs w:val="22"/>
          <w:lang w:val="en-US"/>
        </w:rPr>
        <w:t xml:space="preserve"> </w:t>
      </w:r>
      <w:r w:rsidR="00314098" w:rsidRPr="00EE16E8">
        <w:rPr>
          <w:b/>
          <w:bCs/>
          <w:sz w:val="22"/>
          <w:szCs w:val="22"/>
          <w:lang w:val="en-US"/>
        </w:rPr>
        <w:t xml:space="preserve">April 2026 </w:t>
      </w:r>
      <w:r w:rsidR="00A469B7" w:rsidRPr="00EE16E8">
        <w:rPr>
          <w:b/>
          <w:bCs/>
          <w:sz w:val="22"/>
          <w:szCs w:val="22"/>
          <w:lang w:val="en-US"/>
        </w:rPr>
        <w:t xml:space="preserve">| </w:t>
      </w:r>
      <w:r w:rsidR="005F653F" w:rsidRPr="00EE16E8">
        <w:rPr>
          <w:b/>
          <w:bCs/>
          <w:sz w:val="22"/>
          <w:szCs w:val="22"/>
          <w:lang w:val="en-US"/>
        </w:rPr>
        <w:t xml:space="preserve">Doka has been awarded a </w:t>
      </w:r>
      <w:r w:rsidR="00EE16E8" w:rsidRPr="00EE16E8">
        <w:rPr>
          <w:b/>
          <w:bCs/>
          <w:sz w:val="22"/>
          <w:szCs w:val="22"/>
          <w:lang w:val="en-US"/>
        </w:rPr>
        <w:t>silver</w:t>
      </w:r>
      <w:r w:rsidR="005F653F" w:rsidRPr="00EE16E8">
        <w:rPr>
          <w:b/>
          <w:bCs/>
          <w:sz w:val="22"/>
          <w:szCs w:val="22"/>
          <w:lang w:val="en-US"/>
        </w:rPr>
        <w:t xml:space="preserve"> rating by the internationally recognized sustainability rating provider EcoVadis. This places Doka among the top 15% of all companies assessed worldwide and once again underscores its commitment to responsible and future-oriented business practices across the entire value chain.</w:t>
      </w:r>
    </w:p>
    <w:p w14:paraId="3C62D4AE" w14:textId="77777777" w:rsidR="005D4608" w:rsidRPr="00EE16E8" w:rsidRDefault="005D4608" w:rsidP="00A04244">
      <w:pPr>
        <w:jc w:val="both"/>
        <w:rPr>
          <w:b/>
          <w:bCs/>
          <w:sz w:val="22"/>
          <w:szCs w:val="22"/>
          <w:lang w:val="en-US"/>
        </w:rPr>
      </w:pPr>
    </w:p>
    <w:p w14:paraId="34212A3A" w14:textId="28855024" w:rsidR="00A03B62" w:rsidRPr="00EE16E8" w:rsidRDefault="00FB2995" w:rsidP="00A03B62">
      <w:pPr>
        <w:jc w:val="both"/>
        <w:rPr>
          <w:sz w:val="22"/>
          <w:szCs w:val="22"/>
          <w:lang w:val="en-US"/>
        </w:rPr>
      </w:pPr>
      <w:r w:rsidRPr="00EE16E8">
        <w:rPr>
          <w:sz w:val="22"/>
          <w:szCs w:val="22"/>
          <w:lang w:val="en-US"/>
        </w:rPr>
        <w:t xml:space="preserve">“The EcoVadis Silver rating shows that Doka is among the leading companies in the industry when it comes to sustainability. This is an important signal for our customers and partners, who are placing increasing importance on transparent and verifiable sustainability </w:t>
      </w:r>
      <w:proofErr w:type="gramStart"/>
      <w:r w:rsidR="005020BA" w:rsidRPr="00EE16E8">
        <w:rPr>
          <w:sz w:val="22"/>
          <w:szCs w:val="22"/>
          <w:lang w:val="en-US"/>
        </w:rPr>
        <w:t>performance</w:t>
      </w:r>
      <w:r w:rsidR="00D11A8C">
        <w:rPr>
          <w:sz w:val="22"/>
          <w:szCs w:val="22"/>
          <w:lang w:val="en-US"/>
        </w:rPr>
        <w:t>,</w:t>
      </w:r>
      <w:r w:rsidR="005020BA">
        <w:rPr>
          <w:sz w:val="22"/>
          <w:szCs w:val="22"/>
          <w:lang w:val="en-US"/>
        </w:rPr>
        <w:t>”</w:t>
      </w:r>
      <w:proofErr w:type="gramEnd"/>
      <w:r w:rsidR="00D11A8C">
        <w:rPr>
          <w:sz w:val="22"/>
          <w:szCs w:val="22"/>
          <w:lang w:val="en-US"/>
        </w:rPr>
        <w:t xml:space="preserve"> </w:t>
      </w:r>
      <w:r w:rsidRPr="00EE16E8">
        <w:rPr>
          <w:sz w:val="22"/>
          <w:szCs w:val="22"/>
          <w:lang w:val="en-US"/>
        </w:rPr>
        <w:t>says Robert Hauser, CEO of Doka. EcoVadis is the world’s leading provider of sustainability ratings and operates a network of more than 150,000 assessed companies. In the 2026 assessment, Doka ranks among the top 15% of all companies</w:t>
      </w:r>
      <w:r w:rsidR="00A47A16" w:rsidRPr="00EE16E8">
        <w:rPr>
          <w:sz w:val="22"/>
          <w:szCs w:val="22"/>
          <w:lang w:val="en-US"/>
        </w:rPr>
        <w:t xml:space="preserve"> asse</w:t>
      </w:r>
      <w:r w:rsidR="00882A55" w:rsidRPr="00EE16E8">
        <w:rPr>
          <w:sz w:val="22"/>
          <w:szCs w:val="22"/>
          <w:lang w:val="en-US"/>
        </w:rPr>
        <w:t>ssed</w:t>
      </w:r>
      <w:r w:rsidRPr="00EE16E8">
        <w:rPr>
          <w:sz w:val="22"/>
          <w:szCs w:val="22"/>
          <w:lang w:val="en-US"/>
        </w:rPr>
        <w:t>.</w:t>
      </w:r>
    </w:p>
    <w:p w14:paraId="6DD3E34B" w14:textId="77777777" w:rsidR="00FB2995" w:rsidRPr="00EE16E8" w:rsidRDefault="00FB2995" w:rsidP="00A03B62">
      <w:pPr>
        <w:jc w:val="both"/>
        <w:rPr>
          <w:sz w:val="22"/>
          <w:szCs w:val="22"/>
          <w:lang w:val="en-US"/>
        </w:rPr>
      </w:pPr>
    </w:p>
    <w:p w14:paraId="4439293D" w14:textId="71B3DCCF" w:rsidR="00C633DD" w:rsidRPr="00EE16E8" w:rsidRDefault="00D95B8F" w:rsidP="0025637D">
      <w:pPr>
        <w:jc w:val="both"/>
        <w:rPr>
          <w:sz w:val="22"/>
          <w:szCs w:val="22"/>
          <w:lang w:val="en-US"/>
        </w:rPr>
      </w:pPr>
      <w:r w:rsidRPr="00EE16E8">
        <w:rPr>
          <w:sz w:val="22"/>
          <w:szCs w:val="22"/>
          <w:lang w:val="en-US"/>
        </w:rPr>
        <w:t xml:space="preserve">EcoVadis evaluates companies according to international sustainability standards across the areas of environment, </w:t>
      </w:r>
      <w:r w:rsidR="005020BA" w:rsidRPr="00EE16E8">
        <w:rPr>
          <w:sz w:val="22"/>
          <w:szCs w:val="22"/>
          <w:lang w:val="en-US"/>
        </w:rPr>
        <w:t>labor</w:t>
      </w:r>
      <w:r w:rsidRPr="00EE16E8">
        <w:rPr>
          <w:sz w:val="22"/>
          <w:szCs w:val="22"/>
          <w:lang w:val="en-US"/>
        </w:rPr>
        <w:t xml:space="preserve"> and human rights, ethics, and sustainable procurement, covering a broad range of non-financial management systems. “In the environmental category, Doka achieved an outstanding score of 91 out of 100 points. This places us among the top performers, representing only one percent of all evaluated companies in our industry</w:t>
      </w:r>
      <w:r w:rsidR="00F122E0" w:rsidRPr="00EE16E8">
        <w:rPr>
          <w:rStyle w:val="Funotenzeichen"/>
          <w:sz w:val="22"/>
          <w:szCs w:val="22"/>
          <w:lang w:val="en-US"/>
        </w:rPr>
        <w:footnoteReference w:id="1"/>
      </w:r>
      <w:r w:rsidRPr="00EE16E8">
        <w:rPr>
          <w:sz w:val="22"/>
          <w:szCs w:val="22"/>
          <w:lang w:val="en-US"/>
        </w:rPr>
        <w:t>,” says Julia Weber, Head of Sustainability at Doka</w:t>
      </w:r>
      <w:r w:rsidR="004B1840" w:rsidRPr="00EE16E8">
        <w:rPr>
          <w:sz w:val="22"/>
          <w:szCs w:val="22"/>
          <w:lang w:val="en-US"/>
        </w:rPr>
        <w:t xml:space="preserve">. “EcoVadis assesses how consistently sustainability is integrated into processes, and the Silver rating shows that we have made significant progress in this area,” Weber adds. Doka also received consistently positive </w:t>
      </w:r>
      <w:r w:rsidR="00A47A16" w:rsidRPr="00EE16E8">
        <w:rPr>
          <w:sz w:val="22"/>
          <w:szCs w:val="22"/>
          <w:lang w:val="en-US"/>
        </w:rPr>
        <w:t>ratings</w:t>
      </w:r>
      <w:r w:rsidR="004B1840" w:rsidRPr="00EE16E8">
        <w:rPr>
          <w:sz w:val="22"/>
          <w:szCs w:val="22"/>
          <w:lang w:val="en-US"/>
        </w:rPr>
        <w:t xml:space="preserve"> across all other categories. These results are based, among other things, on measures related to occupational </w:t>
      </w:r>
      <w:r w:rsidR="00D8162D" w:rsidRPr="00EE16E8">
        <w:rPr>
          <w:sz w:val="22"/>
          <w:szCs w:val="22"/>
          <w:lang w:val="en-US"/>
        </w:rPr>
        <w:t>health</w:t>
      </w:r>
      <w:r w:rsidR="00BD5795" w:rsidRPr="00EE16E8">
        <w:rPr>
          <w:sz w:val="22"/>
          <w:szCs w:val="22"/>
          <w:lang w:val="en-US"/>
        </w:rPr>
        <w:t xml:space="preserve"> and safety</w:t>
      </w:r>
      <w:r w:rsidR="00B94F78" w:rsidRPr="00EE16E8">
        <w:rPr>
          <w:sz w:val="22"/>
          <w:szCs w:val="22"/>
          <w:lang w:val="en-US"/>
        </w:rPr>
        <w:t xml:space="preserve"> such as</w:t>
      </w:r>
      <w:r w:rsidR="00D8162D" w:rsidRPr="00EE16E8">
        <w:rPr>
          <w:sz w:val="22"/>
          <w:szCs w:val="22"/>
          <w:lang w:val="en-US"/>
        </w:rPr>
        <w:t xml:space="preserve"> </w:t>
      </w:r>
      <w:r w:rsidR="004B1840" w:rsidRPr="00EE16E8">
        <w:rPr>
          <w:sz w:val="22"/>
          <w:szCs w:val="22"/>
          <w:lang w:val="en-US"/>
        </w:rPr>
        <w:t>noise reduction in production, as well as training and awareness programs on compliance and information security for all employees.</w:t>
      </w:r>
    </w:p>
    <w:p w14:paraId="00EA8C13" w14:textId="77777777" w:rsidR="004B1840" w:rsidRPr="00EE16E8" w:rsidRDefault="004B1840" w:rsidP="0025637D">
      <w:pPr>
        <w:jc w:val="both"/>
        <w:rPr>
          <w:color w:val="FF0000"/>
          <w:sz w:val="22"/>
          <w:szCs w:val="22"/>
          <w:lang w:val="en-US"/>
        </w:rPr>
      </w:pPr>
    </w:p>
    <w:p w14:paraId="38524C29" w14:textId="77777777" w:rsidR="004263C2" w:rsidRPr="00EE16E8" w:rsidRDefault="004263C2" w:rsidP="0025637D">
      <w:pPr>
        <w:jc w:val="both"/>
        <w:rPr>
          <w:b/>
          <w:bCs/>
          <w:sz w:val="22"/>
          <w:szCs w:val="22"/>
          <w:lang w:val="en-US"/>
        </w:rPr>
      </w:pPr>
      <w:r w:rsidRPr="00EE16E8">
        <w:rPr>
          <w:b/>
          <w:bCs/>
          <w:sz w:val="22"/>
          <w:szCs w:val="22"/>
          <w:lang w:val="en-US"/>
        </w:rPr>
        <w:t>Leading the way across the board</w:t>
      </w:r>
    </w:p>
    <w:p w14:paraId="3E08D37A" w14:textId="09DD9417" w:rsidR="009A1378" w:rsidRPr="00EE16E8" w:rsidRDefault="00467FF1" w:rsidP="0025637D">
      <w:pPr>
        <w:jc w:val="both"/>
        <w:rPr>
          <w:sz w:val="22"/>
          <w:szCs w:val="22"/>
          <w:lang w:val="en-US"/>
        </w:rPr>
      </w:pPr>
      <w:r w:rsidRPr="00EE16E8">
        <w:rPr>
          <w:sz w:val="22"/>
          <w:szCs w:val="22"/>
          <w:lang w:val="en-US"/>
        </w:rPr>
        <w:t>A key driver behind the strong environmental performance is Doka’s clear commitment to science-based climate targets. As the first company in the formwork and scaffolding industry, Doka committed to the Science Based Targets initiative (SBTi) at the end of 2024, sending a strong signal for measurable and transparent climate action. To achieve net-zero emissions by 2040, the company focuses on two key levers: decarbonization and circular economy. This includes expanding renewable energy sources, installing additional photovoltaic systems at its sites, electrifying its vehicle fleet, and continuously reducing emissions across the entire value chain.</w:t>
      </w:r>
      <w:r w:rsidR="009A1378" w:rsidRPr="00EE16E8">
        <w:rPr>
          <w:sz w:val="22"/>
          <w:szCs w:val="22"/>
          <w:lang w:val="en-US"/>
        </w:rPr>
        <w:t xml:space="preserve"> As part of its circular </w:t>
      </w:r>
      <w:proofErr w:type="gramStart"/>
      <w:r w:rsidR="009A1378" w:rsidRPr="00EE16E8">
        <w:rPr>
          <w:sz w:val="22"/>
          <w:szCs w:val="22"/>
          <w:lang w:val="en-US"/>
        </w:rPr>
        <w:t>economy</w:t>
      </w:r>
      <w:proofErr w:type="gramEnd"/>
      <w:r w:rsidR="009A1378" w:rsidRPr="00EE16E8">
        <w:rPr>
          <w:sz w:val="22"/>
          <w:szCs w:val="22"/>
          <w:lang w:val="en-US"/>
        </w:rPr>
        <w:t xml:space="preserve"> approach, Doka focuses on durable products as well as an established rental model, including repair and refurbishment services for formwork and scaffolding. This ensures that materials remain in circulation for as long as possible and that resources are used efficiently.</w:t>
      </w:r>
    </w:p>
    <w:p w14:paraId="3762BB41" w14:textId="77777777" w:rsidR="009A1378" w:rsidRPr="00EE16E8" w:rsidRDefault="009A1378" w:rsidP="0025637D">
      <w:pPr>
        <w:jc w:val="both"/>
        <w:rPr>
          <w:color w:val="FF0000"/>
          <w:sz w:val="21"/>
          <w:szCs w:val="21"/>
          <w:lang w:val="en-US"/>
        </w:rPr>
      </w:pPr>
    </w:p>
    <w:p w14:paraId="48868E64" w14:textId="2A192134" w:rsidR="007C5876" w:rsidRPr="00EE16E8" w:rsidRDefault="00006501" w:rsidP="00A04244">
      <w:pPr>
        <w:jc w:val="both"/>
        <w:rPr>
          <w:sz w:val="22"/>
          <w:szCs w:val="22"/>
          <w:lang w:val="en-US"/>
        </w:rPr>
      </w:pPr>
      <w:r w:rsidRPr="00EE16E8">
        <w:rPr>
          <w:sz w:val="22"/>
          <w:szCs w:val="22"/>
          <w:lang w:val="en-US"/>
        </w:rPr>
        <w:t xml:space="preserve">This approach is also evident in product development: new products such as the Xlife top formwork sheet integrate recycled materials and are designed for multiple </w:t>
      </w:r>
      <w:proofErr w:type="gramStart"/>
      <w:r w:rsidRPr="00EE16E8">
        <w:rPr>
          <w:sz w:val="22"/>
          <w:szCs w:val="22"/>
          <w:lang w:val="en-US"/>
        </w:rPr>
        <w:t>reuse</w:t>
      </w:r>
      <w:proofErr w:type="gramEnd"/>
      <w:r w:rsidRPr="00EE16E8">
        <w:rPr>
          <w:sz w:val="22"/>
          <w:szCs w:val="22"/>
          <w:lang w:val="en-US"/>
        </w:rPr>
        <w:t xml:space="preserve"> on construction sites. As a result, Doka develops products that not only deliver economic value but also contribute measurably to reducing emissions. A key foundation for these measures is consistent data transparency: Doka records its global corporate carbon footprint across all locations and already provides Product Carbon Footprint (PCF) data for more than 7,000 products. This creates the basis for informed, data-driven decisions – both internally and for customers.</w:t>
      </w:r>
    </w:p>
    <w:p w14:paraId="35BAF130" w14:textId="77777777" w:rsidR="00006501" w:rsidRPr="00EE16E8" w:rsidRDefault="00006501" w:rsidP="00A04244">
      <w:pPr>
        <w:jc w:val="both"/>
        <w:rPr>
          <w:color w:val="FF0000"/>
          <w:sz w:val="22"/>
          <w:szCs w:val="22"/>
          <w:lang w:val="en-US"/>
        </w:rPr>
      </w:pPr>
    </w:p>
    <w:p w14:paraId="1C63874D" w14:textId="75AAD7B8" w:rsidR="000F24D5" w:rsidRPr="00EE16E8" w:rsidRDefault="00894F57" w:rsidP="00A04244">
      <w:pPr>
        <w:jc w:val="both"/>
        <w:rPr>
          <w:sz w:val="22"/>
          <w:szCs w:val="22"/>
          <w:lang w:val="en-US"/>
        </w:rPr>
      </w:pPr>
      <w:r w:rsidRPr="00EE16E8">
        <w:rPr>
          <w:sz w:val="22"/>
          <w:szCs w:val="22"/>
          <w:lang w:val="en-US"/>
        </w:rPr>
        <w:t>A</w:t>
      </w:r>
      <w:r w:rsidR="00CF5D9E" w:rsidRPr="00EE16E8">
        <w:rPr>
          <w:sz w:val="22"/>
          <w:szCs w:val="22"/>
          <w:lang w:val="en-US"/>
        </w:rPr>
        <w:t xml:space="preserve">s an internationally established platform, </w:t>
      </w:r>
      <w:r w:rsidRPr="00EE16E8">
        <w:rPr>
          <w:sz w:val="22"/>
          <w:szCs w:val="22"/>
          <w:lang w:val="en-US"/>
        </w:rPr>
        <w:t xml:space="preserve">EcoVadis </w:t>
      </w:r>
      <w:r w:rsidR="00CF5D9E" w:rsidRPr="00EE16E8">
        <w:rPr>
          <w:sz w:val="22"/>
          <w:szCs w:val="22"/>
          <w:lang w:val="en-US"/>
        </w:rPr>
        <w:t>creates transparency and comparability in the assessment of sustainability performance. For Doka, the award is therefore not only a confirmation of the progress achieved so far, but also an important signal to customers and partners who increasingly rely on reliable and transparent sustainability standards.</w:t>
      </w:r>
    </w:p>
    <w:p w14:paraId="7589EA90" w14:textId="5B9CF3CD" w:rsidR="00400EB8" w:rsidRPr="000234B6" w:rsidRDefault="00CF5D9E" w:rsidP="00A13ECF">
      <w:pPr>
        <w:jc w:val="both"/>
        <w:rPr>
          <w:sz w:val="22"/>
          <w:szCs w:val="22"/>
          <w:lang w:val="en-US"/>
        </w:rPr>
      </w:pPr>
      <w:r w:rsidRPr="00EE16E8">
        <w:rPr>
          <w:sz w:val="22"/>
          <w:szCs w:val="22"/>
          <w:lang w:val="en-US"/>
        </w:rPr>
        <w:br/>
      </w:r>
      <w:r w:rsidRPr="000234B6">
        <w:rPr>
          <w:sz w:val="22"/>
          <w:szCs w:val="22"/>
          <w:lang w:val="en-US"/>
        </w:rPr>
        <w:br/>
      </w:r>
      <w:r w:rsidR="00621B55" w:rsidRPr="000234B6">
        <w:rPr>
          <w:sz w:val="22"/>
          <w:szCs w:val="22"/>
          <w:lang w:val="en-US"/>
        </w:rPr>
        <w:t>*</w:t>
      </w:r>
      <w:r w:rsidR="00621B55" w:rsidRPr="000234B6">
        <w:rPr>
          <w:sz w:val="22"/>
          <w:szCs w:val="22"/>
          <w:lang w:val="en-US"/>
        </w:rPr>
        <w:br/>
      </w:r>
    </w:p>
    <w:p w14:paraId="2B5137D4" w14:textId="0499ECE9" w:rsidR="003D7BB0" w:rsidRPr="00230E2F" w:rsidRDefault="00230E2F" w:rsidP="008276DF">
      <w:pPr>
        <w:autoSpaceDE/>
        <w:autoSpaceDN/>
        <w:adjustRightInd/>
        <w:spacing w:line="240" w:lineRule="auto"/>
        <w:rPr>
          <w:b/>
          <w:sz w:val="20"/>
          <w:szCs w:val="20"/>
          <w:lang w:val="en-US"/>
        </w:rPr>
      </w:pPr>
      <w:r w:rsidRPr="00230E2F">
        <w:rPr>
          <w:b/>
          <w:sz w:val="20"/>
          <w:szCs w:val="20"/>
          <w:lang w:val="en-US"/>
        </w:rPr>
        <w:t>Images</w:t>
      </w:r>
    </w:p>
    <w:p w14:paraId="10CB2A8F" w14:textId="7A0A1EA1" w:rsidR="009D2F30" w:rsidRPr="00230E2F" w:rsidRDefault="0004453E">
      <w:pPr>
        <w:autoSpaceDE/>
        <w:autoSpaceDN/>
        <w:adjustRightInd/>
        <w:spacing w:line="240" w:lineRule="auto"/>
        <w:rPr>
          <w:rFonts w:cstheme="minorHAnsi"/>
          <w:b/>
          <w:sz w:val="20"/>
          <w:szCs w:val="20"/>
          <w:lang w:val="en-US"/>
        </w:rPr>
      </w:pPr>
      <w:r w:rsidRPr="0004453E">
        <w:rPr>
          <w:sz w:val="20"/>
          <w:szCs w:val="20"/>
        </w:rPr>
        <w:t>Please state copyright information when using the images.</w:t>
      </w:r>
    </w:p>
    <w:p w14:paraId="1E211380" w14:textId="681785FA" w:rsidR="00973A45" w:rsidRDefault="0004453E" w:rsidP="000151CE">
      <w:pPr>
        <w:autoSpaceDE/>
        <w:autoSpaceDN/>
        <w:adjustRightInd/>
        <w:spacing w:line="240" w:lineRule="auto"/>
        <w:ind w:left="2880"/>
        <w:rPr>
          <w:sz w:val="20"/>
          <w:szCs w:val="20"/>
          <w:lang w:val="en-US"/>
        </w:rPr>
      </w:pPr>
      <w:r w:rsidRPr="000940B9">
        <w:rPr>
          <w:noProof/>
          <w:sz w:val="20"/>
          <w:szCs w:val="20"/>
        </w:rPr>
        <w:drawing>
          <wp:anchor distT="0" distB="0" distL="114300" distR="114300" simplePos="0" relativeHeight="251658240" behindDoc="1" locked="0" layoutInCell="1" allowOverlap="1" wp14:anchorId="49B1A169" wp14:editId="70CE0687">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8B" w:rsidRPr="00230E2F">
        <w:rPr>
          <w:sz w:val="20"/>
          <w:szCs w:val="20"/>
          <w:lang w:val="en-US"/>
        </w:rPr>
        <w:br/>
      </w:r>
      <w:r w:rsidR="00CD1AAE">
        <w:rPr>
          <w:sz w:val="20"/>
          <w:szCs w:val="20"/>
        </w:rPr>
        <w:br/>
      </w:r>
      <w:r w:rsidR="000234B6" w:rsidRPr="000234B6">
        <w:rPr>
          <w:sz w:val="20"/>
          <w:szCs w:val="20"/>
        </w:rPr>
        <w:t>For Robert Hauser, CEO of Doka, the EcoVadis Silver rating confirms Doka’s strong sustainability performance</w:t>
      </w:r>
      <w:r w:rsidR="00A47A16">
        <w:rPr>
          <w:sz w:val="20"/>
          <w:szCs w:val="20"/>
        </w:rPr>
        <w:t>.</w:t>
      </w:r>
      <w:r w:rsidR="000151CE" w:rsidRPr="00047D6C">
        <w:rPr>
          <w:sz w:val="20"/>
          <w:szCs w:val="20"/>
          <w:lang w:val="en-US"/>
        </w:rPr>
        <w:br/>
      </w:r>
      <w:r w:rsidR="000151CE" w:rsidRPr="000234B6">
        <w:rPr>
          <w:sz w:val="20"/>
          <w:szCs w:val="20"/>
          <w:lang w:val="en-US"/>
        </w:rPr>
        <w:t>© Doka</w:t>
      </w:r>
    </w:p>
    <w:p w14:paraId="063F10C2" w14:textId="77777777" w:rsidR="000234B6" w:rsidRPr="000234B6" w:rsidRDefault="000234B6" w:rsidP="000151CE">
      <w:pPr>
        <w:autoSpaceDE/>
        <w:autoSpaceDN/>
        <w:adjustRightInd/>
        <w:spacing w:line="240" w:lineRule="auto"/>
        <w:ind w:left="2880"/>
        <w:rPr>
          <w:sz w:val="20"/>
          <w:szCs w:val="20"/>
          <w:lang w:val="en-US"/>
        </w:rPr>
      </w:pPr>
    </w:p>
    <w:p w14:paraId="72374476" w14:textId="77777777" w:rsidR="00973A45" w:rsidRPr="000234B6" w:rsidRDefault="00973A45">
      <w:pPr>
        <w:autoSpaceDE/>
        <w:autoSpaceDN/>
        <w:adjustRightInd/>
        <w:spacing w:line="240" w:lineRule="auto"/>
        <w:rPr>
          <w:sz w:val="20"/>
          <w:szCs w:val="20"/>
          <w:lang w:val="en-US"/>
        </w:rPr>
      </w:pPr>
    </w:p>
    <w:p w14:paraId="39C77B49" w14:textId="77777777" w:rsidR="00973A45" w:rsidRPr="000234B6" w:rsidRDefault="00973A45">
      <w:pPr>
        <w:autoSpaceDE/>
        <w:autoSpaceDN/>
        <w:adjustRightInd/>
        <w:spacing w:line="240" w:lineRule="auto"/>
        <w:rPr>
          <w:sz w:val="20"/>
          <w:szCs w:val="20"/>
          <w:lang w:val="en-US"/>
        </w:rPr>
      </w:pPr>
    </w:p>
    <w:p w14:paraId="6423A4D7" w14:textId="77777777" w:rsidR="00973A45" w:rsidRPr="000234B6" w:rsidRDefault="00973A45">
      <w:pPr>
        <w:autoSpaceDE/>
        <w:autoSpaceDN/>
        <w:adjustRightInd/>
        <w:spacing w:line="240" w:lineRule="auto"/>
        <w:rPr>
          <w:sz w:val="20"/>
          <w:szCs w:val="20"/>
          <w:lang w:val="en-US"/>
        </w:rPr>
      </w:pPr>
    </w:p>
    <w:p w14:paraId="7AD7BC09" w14:textId="77777777" w:rsidR="00973A45" w:rsidRPr="000234B6" w:rsidRDefault="00973A45">
      <w:pPr>
        <w:autoSpaceDE/>
        <w:autoSpaceDN/>
        <w:adjustRightInd/>
        <w:spacing w:line="240" w:lineRule="auto"/>
        <w:rPr>
          <w:sz w:val="20"/>
          <w:szCs w:val="20"/>
          <w:lang w:val="en-US"/>
        </w:rPr>
      </w:pPr>
    </w:p>
    <w:p w14:paraId="0BB19C31" w14:textId="77777777" w:rsidR="00973A45" w:rsidRPr="000234B6" w:rsidRDefault="00973A45">
      <w:pPr>
        <w:autoSpaceDE/>
        <w:autoSpaceDN/>
        <w:adjustRightInd/>
        <w:spacing w:line="240" w:lineRule="auto"/>
        <w:rPr>
          <w:sz w:val="20"/>
          <w:szCs w:val="20"/>
          <w:lang w:val="en-US"/>
        </w:rPr>
      </w:pPr>
    </w:p>
    <w:p w14:paraId="1C731E0C" w14:textId="77777777" w:rsidR="00973A45" w:rsidRPr="000234B6" w:rsidRDefault="00973A45">
      <w:pPr>
        <w:autoSpaceDE/>
        <w:autoSpaceDN/>
        <w:adjustRightInd/>
        <w:spacing w:line="240" w:lineRule="auto"/>
        <w:rPr>
          <w:sz w:val="20"/>
          <w:szCs w:val="20"/>
          <w:lang w:val="en-US"/>
        </w:rPr>
      </w:pPr>
    </w:p>
    <w:p w14:paraId="6D302C06" w14:textId="77777777" w:rsidR="00AA6298" w:rsidRPr="000234B6" w:rsidRDefault="00AA6298">
      <w:pPr>
        <w:autoSpaceDE/>
        <w:autoSpaceDN/>
        <w:adjustRightInd/>
        <w:spacing w:line="240" w:lineRule="auto"/>
        <w:rPr>
          <w:sz w:val="20"/>
          <w:szCs w:val="20"/>
          <w:lang w:val="en-US"/>
        </w:rPr>
      </w:pPr>
    </w:p>
    <w:p w14:paraId="0890FCA3" w14:textId="77777777" w:rsidR="000940B9" w:rsidRPr="000234B6" w:rsidRDefault="000940B9">
      <w:pPr>
        <w:autoSpaceDE/>
        <w:autoSpaceDN/>
        <w:adjustRightInd/>
        <w:spacing w:line="240" w:lineRule="auto"/>
        <w:rPr>
          <w:sz w:val="20"/>
          <w:szCs w:val="20"/>
          <w:lang w:val="en-US"/>
        </w:rPr>
      </w:pPr>
    </w:p>
    <w:p w14:paraId="6FD443EE" w14:textId="77777777" w:rsidR="00AA6298" w:rsidRPr="000234B6" w:rsidRDefault="00AA6298">
      <w:pPr>
        <w:autoSpaceDE/>
        <w:autoSpaceDN/>
        <w:adjustRightInd/>
        <w:spacing w:line="240" w:lineRule="auto"/>
        <w:rPr>
          <w:sz w:val="20"/>
          <w:szCs w:val="20"/>
          <w:lang w:val="en-US"/>
        </w:rPr>
      </w:pPr>
    </w:p>
    <w:p w14:paraId="47DF46D2" w14:textId="2ADD6666" w:rsidR="006D1880" w:rsidRPr="000234B6" w:rsidRDefault="006D1880">
      <w:pPr>
        <w:autoSpaceDE/>
        <w:autoSpaceDN/>
        <w:adjustRightInd/>
        <w:spacing w:line="240" w:lineRule="auto"/>
        <w:rPr>
          <w:rFonts w:cstheme="minorHAnsi"/>
          <w:b/>
          <w:sz w:val="20"/>
          <w:szCs w:val="20"/>
          <w:lang w:val="en-US"/>
        </w:rPr>
      </w:pPr>
    </w:p>
    <w:p w14:paraId="5C3449E0" w14:textId="1B3B8700" w:rsidR="00CF6687" w:rsidRPr="000234B6" w:rsidRDefault="00CF6687" w:rsidP="00CF6687">
      <w:pPr>
        <w:jc w:val="both"/>
        <w:rPr>
          <w:sz w:val="22"/>
          <w:szCs w:val="22"/>
          <w:lang w:val="en-US"/>
        </w:rPr>
      </w:pPr>
      <w:r>
        <w:rPr>
          <w:noProof/>
          <w:sz w:val="22"/>
          <w:szCs w:val="22"/>
          <w:lang w:val="de-AT"/>
        </w:rPr>
        <w:drawing>
          <wp:anchor distT="0" distB="0" distL="114300" distR="114300" simplePos="0" relativeHeight="251659264" behindDoc="1" locked="0" layoutInCell="1" allowOverlap="1" wp14:anchorId="57E83B92" wp14:editId="0178FF12">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3051E" w14:textId="1269328B" w:rsidR="00CF6687" w:rsidRPr="000234B6" w:rsidRDefault="00BE4AAD" w:rsidP="00CF6687">
      <w:pPr>
        <w:jc w:val="both"/>
        <w:rPr>
          <w:sz w:val="20"/>
          <w:szCs w:val="20"/>
          <w:lang w:val="en-US"/>
        </w:rPr>
      </w:pPr>
      <w:r w:rsidRPr="000234B6">
        <w:rPr>
          <w:lang w:val="en-US"/>
        </w:rPr>
        <w:t xml:space="preserve">   </w:t>
      </w:r>
      <w:r w:rsidR="00351028" w:rsidRPr="000234B6">
        <w:rPr>
          <w:lang w:val="en-US"/>
        </w:rPr>
        <w:t xml:space="preserve">  </w:t>
      </w:r>
      <w:r w:rsidR="00885E8B" w:rsidRPr="000234B6">
        <w:rPr>
          <w:lang w:val="en-US"/>
        </w:rPr>
        <w:br/>
        <w:t xml:space="preserve">   </w:t>
      </w:r>
      <w:r w:rsidR="00885E8B" w:rsidRPr="000234B6">
        <w:rPr>
          <w:lang w:val="en-US"/>
        </w:rPr>
        <w:br/>
      </w:r>
      <w:hyperlink r:id="rId13" w:history="1">
        <w:r w:rsidR="00CF6687" w:rsidRPr="000234B6">
          <w:rPr>
            <w:rStyle w:val="Hyperlink"/>
            <w:sz w:val="20"/>
            <w:szCs w:val="20"/>
            <w:lang w:val="en-US"/>
          </w:rPr>
          <w:t xml:space="preserve">EcoVadis </w:t>
        </w:r>
        <w:r w:rsidR="000E25E7" w:rsidRPr="000234B6">
          <w:rPr>
            <w:rStyle w:val="Hyperlink"/>
            <w:sz w:val="20"/>
            <w:szCs w:val="20"/>
            <w:lang w:val="en-US"/>
          </w:rPr>
          <w:t>Silver Medal</w:t>
        </w:r>
      </w:hyperlink>
      <w:r w:rsidR="008F2C51" w:rsidRPr="000234B6">
        <w:rPr>
          <w:sz w:val="20"/>
          <w:szCs w:val="20"/>
          <w:lang w:val="en-US"/>
        </w:rPr>
        <w:t xml:space="preserve"> </w:t>
      </w:r>
    </w:p>
    <w:p w14:paraId="252D64EF" w14:textId="1A2BFC5D" w:rsidR="008F2C51" w:rsidRPr="000234B6" w:rsidRDefault="008F2C51" w:rsidP="00CF6687">
      <w:pPr>
        <w:jc w:val="both"/>
        <w:rPr>
          <w:sz w:val="20"/>
          <w:szCs w:val="20"/>
          <w:lang w:val="en-US"/>
        </w:rPr>
      </w:pPr>
      <w:r w:rsidRPr="000234B6">
        <w:rPr>
          <w:sz w:val="20"/>
          <w:szCs w:val="20"/>
          <w:lang w:val="en-US"/>
        </w:rPr>
        <w:t>© EcoVadis</w:t>
      </w:r>
    </w:p>
    <w:p w14:paraId="2E7C1B20" w14:textId="35105171" w:rsidR="001E1F62" w:rsidRPr="000234B6" w:rsidRDefault="001E1F62">
      <w:pPr>
        <w:autoSpaceDE/>
        <w:autoSpaceDN/>
        <w:adjustRightInd/>
        <w:spacing w:line="240" w:lineRule="auto"/>
        <w:rPr>
          <w:rFonts w:cstheme="minorHAnsi"/>
          <w:b/>
          <w:sz w:val="20"/>
          <w:szCs w:val="20"/>
          <w:lang w:val="en-US"/>
        </w:rPr>
      </w:pPr>
    </w:p>
    <w:p w14:paraId="2A93D54B" w14:textId="4FEEE724" w:rsidR="00351028" w:rsidRPr="005450D8" w:rsidRDefault="005450D8" w:rsidP="00BE4AAD">
      <w:pPr>
        <w:autoSpaceDE/>
        <w:autoSpaceDN/>
        <w:adjustRightInd/>
        <w:spacing w:line="240" w:lineRule="auto"/>
        <w:rPr>
          <w:rFonts w:cstheme="minorHAnsi"/>
          <w:bCs/>
          <w:sz w:val="20"/>
          <w:szCs w:val="20"/>
          <w:lang w:val="en-US"/>
        </w:rPr>
      </w:pPr>
      <w:r w:rsidRPr="005450D8">
        <w:rPr>
          <w:rFonts w:cstheme="minorHAnsi"/>
          <w:bCs/>
          <w:sz w:val="20"/>
          <w:szCs w:val="20"/>
        </w:rPr>
        <w:t>The renowned sustainability rating agency EcoVadis confirms Doka’s top performance, particularly in the environmental category.</w:t>
      </w:r>
    </w:p>
    <w:p w14:paraId="02712279" w14:textId="77777777" w:rsidR="00351028" w:rsidRPr="005450D8" w:rsidRDefault="00351028" w:rsidP="00BE4AAD">
      <w:pPr>
        <w:autoSpaceDE/>
        <w:autoSpaceDN/>
        <w:adjustRightInd/>
        <w:spacing w:line="240" w:lineRule="auto"/>
        <w:rPr>
          <w:rFonts w:cstheme="minorHAnsi"/>
          <w:bCs/>
          <w:sz w:val="20"/>
          <w:szCs w:val="20"/>
          <w:lang w:val="en-US"/>
        </w:rPr>
      </w:pPr>
    </w:p>
    <w:p w14:paraId="55B1BFF5" w14:textId="77777777" w:rsidR="00351028" w:rsidRPr="005450D8" w:rsidRDefault="00351028" w:rsidP="00BE4AAD">
      <w:pPr>
        <w:autoSpaceDE/>
        <w:autoSpaceDN/>
        <w:adjustRightInd/>
        <w:spacing w:line="240" w:lineRule="auto"/>
        <w:rPr>
          <w:rFonts w:cstheme="minorHAnsi"/>
          <w:bCs/>
          <w:sz w:val="20"/>
          <w:szCs w:val="20"/>
          <w:lang w:val="en-US"/>
        </w:rPr>
      </w:pPr>
    </w:p>
    <w:p w14:paraId="5CF7E1EE" w14:textId="77777777" w:rsidR="00351028" w:rsidRPr="005450D8" w:rsidRDefault="00351028" w:rsidP="00BE4AAD">
      <w:pPr>
        <w:autoSpaceDE/>
        <w:autoSpaceDN/>
        <w:adjustRightInd/>
        <w:spacing w:line="240" w:lineRule="auto"/>
        <w:rPr>
          <w:rFonts w:cstheme="minorHAnsi"/>
          <w:bCs/>
          <w:sz w:val="20"/>
          <w:szCs w:val="20"/>
          <w:lang w:val="en-US"/>
        </w:rPr>
      </w:pPr>
    </w:p>
    <w:p w14:paraId="102F2013" w14:textId="77777777" w:rsidR="00351028" w:rsidRPr="005450D8" w:rsidRDefault="00351028" w:rsidP="00BE4AAD">
      <w:pPr>
        <w:autoSpaceDE/>
        <w:autoSpaceDN/>
        <w:adjustRightInd/>
        <w:spacing w:line="240" w:lineRule="auto"/>
        <w:rPr>
          <w:rFonts w:cstheme="minorHAnsi"/>
          <w:bCs/>
          <w:sz w:val="20"/>
          <w:szCs w:val="20"/>
          <w:lang w:val="en-US"/>
        </w:rPr>
      </w:pPr>
    </w:p>
    <w:p w14:paraId="217C30A2" w14:textId="7BFB5343" w:rsidR="00351028" w:rsidRPr="005450D8" w:rsidRDefault="00885E8B" w:rsidP="00BE4AAD">
      <w:pPr>
        <w:autoSpaceDE/>
        <w:autoSpaceDN/>
        <w:adjustRightInd/>
        <w:spacing w:line="240" w:lineRule="auto"/>
        <w:rPr>
          <w:rFonts w:cstheme="minorHAnsi"/>
          <w:bCs/>
          <w:sz w:val="20"/>
          <w:szCs w:val="20"/>
          <w:lang w:val="en-US"/>
        </w:rPr>
      </w:pPr>
      <w:r w:rsidRPr="00351028">
        <w:rPr>
          <w:rFonts w:cstheme="minorHAnsi"/>
          <w:bCs/>
          <w:noProof/>
          <w:sz w:val="20"/>
          <w:szCs w:val="20"/>
          <w:lang w:val="de-AT"/>
        </w:rPr>
        <w:lastRenderedPageBreak/>
        <w:drawing>
          <wp:anchor distT="0" distB="0" distL="114300" distR="114300" simplePos="0" relativeHeight="251660288" behindDoc="1" locked="0" layoutInCell="1" allowOverlap="1" wp14:anchorId="43CB6CCC" wp14:editId="73B618BD">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50D8">
        <w:rPr>
          <w:rFonts w:cstheme="minorHAnsi"/>
          <w:bCs/>
          <w:sz w:val="20"/>
          <w:szCs w:val="20"/>
          <w:lang w:val="en-US"/>
        </w:rPr>
        <w:br/>
      </w:r>
    </w:p>
    <w:p w14:paraId="388A44A1" w14:textId="330B225F" w:rsidR="00351028" w:rsidRPr="005450D8" w:rsidRDefault="005450D8" w:rsidP="00BE4AAD">
      <w:pPr>
        <w:autoSpaceDE/>
        <w:autoSpaceDN/>
        <w:adjustRightInd/>
        <w:spacing w:line="240" w:lineRule="auto"/>
        <w:rPr>
          <w:rFonts w:cstheme="minorHAnsi"/>
          <w:bCs/>
          <w:sz w:val="20"/>
          <w:szCs w:val="20"/>
          <w:lang w:val="en-US"/>
        </w:rPr>
      </w:pPr>
      <w:r w:rsidRPr="005450D8">
        <w:rPr>
          <w:rFonts w:cstheme="minorHAnsi"/>
          <w:bCs/>
          <w:sz w:val="20"/>
          <w:szCs w:val="20"/>
        </w:rPr>
        <w:t>The electrification of vehicle fleets is a key lever of Doka’s sustainability strategy.</w:t>
      </w:r>
      <w:r w:rsidRPr="005450D8">
        <w:rPr>
          <w:rFonts w:cstheme="minorHAnsi"/>
          <w:bCs/>
          <w:sz w:val="20"/>
          <w:szCs w:val="20"/>
          <w:lang w:val="en-US"/>
        </w:rPr>
        <w:t xml:space="preserve"> </w:t>
      </w:r>
      <w:r w:rsidR="00351028" w:rsidRPr="005450D8">
        <w:rPr>
          <w:rFonts w:cstheme="minorHAnsi"/>
          <w:bCs/>
          <w:sz w:val="20"/>
          <w:szCs w:val="20"/>
          <w:lang w:val="en-US"/>
        </w:rPr>
        <w:t>(c) Clean Frame Photography</w:t>
      </w:r>
    </w:p>
    <w:p w14:paraId="2853AA9B" w14:textId="77777777" w:rsidR="00351028" w:rsidRPr="005450D8" w:rsidRDefault="00351028" w:rsidP="00BE4AAD">
      <w:pPr>
        <w:autoSpaceDE/>
        <w:autoSpaceDN/>
        <w:adjustRightInd/>
        <w:spacing w:line="240" w:lineRule="auto"/>
        <w:rPr>
          <w:rFonts w:cstheme="minorHAnsi"/>
          <w:bCs/>
          <w:sz w:val="20"/>
          <w:szCs w:val="20"/>
          <w:lang w:val="en-US"/>
        </w:rPr>
      </w:pPr>
    </w:p>
    <w:p w14:paraId="12532FC7" w14:textId="77777777" w:rsidR="00351028" w:rsidRPr="005450D8" w:rsidRDefault="00351028" w:rsidP="00BE4AAD">
      <w:pPr>
        <w:autoSpaceDE/>
        <w:autoSpaceDN/>
        <w:adjustRightInd/>
        <w:spacing w:line="240" w:lineRule="auto"/>
        <w:rPr>
          <w:rFonts w:cstheme="minorHAnsi"/>
          <w:bCs/>
          <w:sz w:val="20"/>
          <w:szCs w:val="20"/>
          <w:lang w:val="en-US"/>
        </w:rPr>
      </w:pPr>
    </w:p>
    <w:p w14:paraId="29ECF1C1" w14:textId="77777777" w:rsidR="00351028" w:rsidRPr="005450D8" w:rsidRDefault="00351028" w:rsidP="00BE4AAD">
      <w:pPr>
        <w:autoSpaceDE/>
        <w:autoSpaceDN/>
        <w:adjustRightInd/>
        <w:spacing w:line="240" w:lineRule="auto"/>
        <w:rPr>
          <w:rFonts w:cstheme="minorHAnsi"/>
          <w:bCs/>
          <w:sz w:val="20"/>
          <w:szCs w:val="20"/>
          <w:lang w:val="en-US"/>
        </w:rPr>
      </w:pPr>
    </w:p>
    <w:p w14:paraId="51AC8DAE" w14:textId="77777777" w:rsidR="00351028" w:rsidRPr="005450D8" w:rsidRDefault="00351028" w:rsidP="00BE4AAD">
      <w:pPr>
        <w:autoSpaceDE/>
        <w:autoSpaceDN/>
        <w:adjustRightInd/>
        <w:spacing w:line="240" w:lineRule="auto"/>
        <w:rPr>
          <w:rFonts w:cstheme="minorHAnsi"/>
          <w:bCs/>
          <w:sz w:val="20"/>
          <w:szCs w:val="20"/>
          <w:lang w:val="en-US"/>
        </w:rPr>
      </w:pPr>
    </w:p>
    <w:p w14:paraId="753FBD0D" w14:textId="77777777" w:rsidR="00351028" w:rsidRPr="005450D8" w:rsidRDefault="00351028" w:rsidP="00BE4AAD">
      <w:pPr>
        <w:autoSpaceDE/>
        <w:autoSpaceDN/>
        <w:adjustRightInd/>
        <w:spacing w:line="240" w:lineRule="auto"/>
        <w:rPr>
          <w:rFonts w:cstheme="minorHAnsi"/>
          <w:bCs/>
          <w:sz w:val="20"/>
          <w:szCs w:val="20"/>
          <w:lang w:val="en-US"/>
        </w:rPr>
      </w:pPr>
    </w:p>
    <w:p w14:paraId="48947F78" w14:textId="0D477E05" w:rsidR="00351028" w:rsidRDefault="00351028" w:rsidP="00BE4AAD">
      <w:pPr>
        <w:autoSpaceDE/>
        <w:autoSpaceDN/>
        <w:adjustRightInd/>
        <w:spacing w:line="240" w:lineRule="auto"/>
        <w:rPr>
          <w:rFonts w:cstheme="minorHAnsi"/>
          <w:bCs/>
          <w:sz w:val="20"/>
          <w:szCs w:val="20"/>
          <w:lang w:val="en-US"/>
        </w:rPr>
      </w:pPr>
    </w:p>
    <w:p w14:paraId="25C19D95" w14:textId="77777777" w:rsidR="005450D8" w:rsidRPr="005450D8" w:rsidRDefault="005450D8" w:rsidP="00BE4AAD">
      <w:pPr>
        <w:autoSpaceDE/>
        <w:autoSpaceDN/>
        <w:adjustRightInd/>
        <w:spacing w:line="240" w:lineRule="auto"/>
        <w:rPr>
          <w:rFonts w:cstheme="minorHAnsi"/>
          <w:bCs/>
          <w:sz w:val="20"/>
          <w:szCs w:val="20"/>
          <w:lang w:val="en-US"/>
        </w:rPr>
      </w:pPr>
    </w:p>
    <w:p w14:paraId="65E5478A" w14:textId="5BB65A5C" w:rsidR="00351028" w:rsidRPr="005450D8" w:rsidRDefault="00885E8B" w:rsidP="00BE4AAD">
      <w:pPr>
        <w:autoSpaceDE/>
        <w:autoSpaceDN/>
        <w:adjustRightInd/>
        <w:spacing w:line="240" w:lineRule="auto"/>
        <w:rPr>
          <w:rFonts w:cstheme="minorHAnsi"/>
          <w:bCs/>
          <w:sz w:val="20"/>
          <w:szCs w:val="20"/>
          <w:lang w:val="en-US"/>
        </w:rPr>
      </w:pPr>
      <w:r w:rsidRPr="00351028">
        <w:rPr>
          <w:rFonts w:cstheme="minorHAnsi"/>
          <w:bCs/>
          <w:noProof/>
          <w:sz w:val="20"/>
          <w:szCs w:val="20"/>
          <w:lang w:val="de-AT"/>
        </w:rPr>
        <w:drawing>
          <wp:anchor distT="0" distB="0" distL="114300" distR="114300" simplePos="0" relativeHeight="251661312" behindDoc="1" locked="0" layoutInCell="1" allowOverlap="1" wp14:anchorId="75942D01" wp14:editId="1DFF93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91294" w14:textId="77777777" w:rsidR="00351028" w:rsidRPr="005450D8" w:rsidRDefault="00351028" w:rsidP="00BE4AAD">
      <w:pPr>
        <w:autoSpaceDE/>
        <w:autoSpaceDN/>
        <w:adjustRightInd/>
        <w:spacing w:line="240" w:lineRule="auto"/>
        <w:rPr>
          <w:rFonts w:cstheme="minorHAnsi"/>
          <w:bCs/>
          <w:sz w:val="20"/>
          <w:szCs w:val="20"/>
          <w:lang w:val="en-US"/>
        </w:rPr>
      </w:pPr>
    </w:p>
    <w:p w14:paraId="59B1CCB1" w14:textId="334791EF" w:rsidR="00351028" w:rsidRPr="005450D8" w:rsidRDefault="00351028" w:rsidP="00BE4AAD">
      <w:pPr>
        <w:autoSpaceDE/>
        <w:autoSpaceDN/>
        <w:adjustRightInd/>
        <w:spacing w:line="240" w:lineRule="auto"/>
        <w:rPr>
          <w:rFonts w:cstheme="minorHAnsi"/>
          <w:bCs/>
          <w:sz w:val="20"/>
          <w:szCs w:val="20"/>
          <w:lang w:val="en-US"/>
        </w:rPr>
      </w:pPr>
    </w:p>
    <w:p w14:paraId="28182211" w14:textId="149DE43D" w:rsidR="00BE4AAD" w:rsidRPr="006844AA" w:rsidRDefault="005450D8" w:rsidP="00BE4AAD">
      <w:pPr>
        <w:autoSpaceDE/>
        <w:autoSpaceDN/>
        <w:adjustRightInd/>
        <w:spacing w:line="240" w:lineRule="auto"/>
        <w:rPr>
          <w:rFonts w:cstheme="minorHAnsi"/>
          <w:b/>
          <w:sz w:val="20"/>
          <w:szCs w:val="20"/>
          <w:lang w:val="en-US"/>
        </w:rPr>
      </w:pPr>
      <w:r w:rsidRPr="005450D8">
        <w:rPr>
          <w:rFonts w:cstheme="minorHAnsi"/>
          <w:bCs/>
          <w:sz w:val="20"/>
          <w:szCs w:val="20"/>
        </w:rPr>
        <w:t xml:space="preserve">New products such as the Xlife top formwork sheet integrate recycled materials and are designed for multiple </w:t>
      </w:r>
      <w:proofErr w:type="gramStart"/>
      <w:r w:rsidRPr="005450D8">
        <w:rPr>
          <w:rFonts w:cstheme="minorHAnsi"/>
          <w:bCs/>
          <w:sz w:val="20"/>
          <w:szCs w:val="20"/>
        </w:rPr>
        <w:t>reuse</w:t>
      </w:r>
      <w:proofErr w:type="gramEnd"/>
      <w:r w:rsidRPr="005450D8">
        <w:rPr>
          <w:rFonts w:cstheme="minorHAnsi"/>
          <w:bCs/>
          <w:sz w:val="20"/>
          <w:szCs w:val="20"/>
        </w:rPr>
        <w:t xml:space="preserve"> on construction sites.</w:t>
      </w:r>
      <w:r w:rsidRPr="005450D8">
        <w:rPr>
          <w:rFonts w:cstheme="minorHAnsi"/>
          <w:bCs/>
          <w:sz w:val="20"/>
          <w:szCs w:val="20"/>
          <w:lang w:val="en-US"/>
        </w:rPr>
        <w:t xml:space="preserve"> </w:t>
      </w:r>
      <w:r>
        <w:rPr>
          <w:rFonts w:cstheme="minorHAnsi"/>
          <w:bCs/>
          <w:sz w:val="20"/>
          <w:szCs w:val="20"/>
          <w:lang w:val="en-US"/>
        </w:rPr>
        <w:br/>
      </w:r>
      <w:r w:rsidR="00351028" w:rsidRPr="006844AA">
        <w:rPr>
          <w:rFonts w:cstheme="minorHAnsi"/>
          <w:bCs/>
          <w:sz w:val="20"/>
          <w:szCs w:val="20"/>
          <w:lang w:val="en-US"/>
        </w:rPr>
        <w:t>(c) Doka</w:t>
      </w:r>
      <w:r w:rsidR="005B67FC" w:rsidRPr="006844AA">
        <w:rPr>
          <w:rFonts w:cstheme="minorHAnsi"/>
          <w:b/>
          <w:sz w:val="20"/>
          <w:szCs w:val="20"/>
          <w:lang w:val="en-US"/>
        </w:rPr>
        <w:br w:type="page"/>
      </w:r>
    </w:p>
    <w:p w14:paraId="0A203616" w14:textId="7C6DB81E" w:rsidR="001E1F62" w:rsidRPr="000940B9" w:rsidRDefault="001E1F62" w:rsidP="001E1F62">
      <w:pPr>
        <w:rPr>
          <w:rFonts w:cstheme="minorHAnsi"/>
          <w:b/>
          <w:sz w:val="20"/>
          <w:szCs w:val="20"/>
          <w:lang w:val="en-US"/>
        </w:rPr>
      </w:pPr>
      <w:r w:rsidRPr="000940B9">
        <w:rPr>
          <w:rFonts w:cstheme="minorHAnsi"/>
          <w:b/>
          <w:sz w:val="20"/>
          <w:szCs w:val="20"/>
          <w:lang w:val="en-US"/>
        </w:rPr>
        <w:lastRenderedPageBreak/>
        <w:t>About Doka:</w:t>
      </w:r>
    </w:p>
    <w:p w14:paraId="10C792AE" w14:textId="0220C573" w:rsidR="001E1F62" w:rsidRPr="000940B9" w:rsidRDefault="001E1F62" w:rsidP="001E1F62">
      <w:pPr>
        <w:jc w:val="both"/>
        <w:rPr>
          <w:rFonts w:cstheme="minorHAnsi"/>
          <w:sz w:val="20"/>
          <w:szCs w:val="20"/>
          <w:shd w:val="clear" w:color="auto" w:fill="FFFFFF"/>
        </w:rPr>
      </w:pPr>
      <w:r w:rsidRPr="000940B9">
        <w:rPr>
          <w:rFonts w:cstheme="minorHAnsi"/>
          <w:sz w:val="20"/>
          <w:szCs w:val="20"/>
        </w:rPr>
        <w:t xml:space="preserve">Doka is a world leader in providing innovative formwork, solutions and services in all areas of construction. </w:t>
      </w:r>
      <w:r w:rsidRPr="000940B9">
        <w:rPr>
          <w:rStyle w:val="mandatory"/>
          <w:rFonts w:cstheme="minorHAnsi"/>
          <w:sz w:val="20"/>
          <w:szCs w:val="20"/>
          <w:shd w:val="clear" w:color="auto" w:fill="FFFFFF"/>
        </w:rPr>
        <w:t xml:space="preserve">The company is also a global supplier </w:t>
      </w:r>
      <w:r w:rsidRPr="000940B9">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0940B9">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0940B9">
        <w:rPr>
          <w:sz w:val="20"/>
          <w:szCs w:val="20"/>
          <w:lang w:val="en-US"/>
        </w:rPr>
        <w:t>As a participant of the United Nations Global Compact, Doka adheres to its principles-based approach to responsible business.</w:t>
      </w:r>
    </w:p>
    <w:p w14:paraId="54E4F2B3" w14:textId="149238AC" w:rsidR="000E25E7" w:rsidRPr="000E25E7" w:rsidRDefault="001E1F62" w:rsidP="005B67FC">
      <w:pPr>
        <w:tabs>
          <w:tab w:val="left" w:pos="2835"/>
        </w:tabs>
        <w:rPr>
          <w:rFonts w:cstheme="minorHAnsi"/>
          <w:b/>
          <w:sz w:val="20"/>
          <w:szCs w:val="20"/>
          <w:lang w:val="en-US"/>
        </w:rPr>
      </w:pPr>
      <w:r w:rsidRPr="000E25E7">
        <w:rPr>
          <w:rFonts w:cstheme="minorHAnsi"/>
          <w:b/>
          <w:sz w:val="20"/>
          <w:szCs w:val="20"/>
          <w:lang w:val="en-US"/>
        </w:rPr>
        <w:br/>
      </w:r>
      <w:r w:rsidRPr="000E25E7">
        <w:rPr>
          <w:rFonts w:cstheme="minorHAnsi"/>
          <w:b/>
          <w:sz w:val="20"/>
          <w:szCs w:val="20"/>
          <w:lang w:val="en-US"/>
        </w:rPr>
        <w:br/>
      </w:r>
      <w:r w:rsidR="000E25E7" w:rsidRPr="000E25E7">
        <w:rPr>
          <w:rFonts w:cstheme="minorHAnsi"/>
          <w:b/>
          <w:sz w:val="20"/>
          <w:szCs w:val="20"/>
          <w:lang w:val="en-US"/>
        </w:rPr>
        <w:t>Press contact</w:t>
      </w:r>
    </w:p>
    <w:p w14:paraId="2EBD37D7" w14:textId="08703D1B" w:rsidR="001E1F62" w:rsidRPr="000E25E7" w:rsidRDefault="00A04244" w:rsidP="005B67FC">
      <w:pPr>
        <w:tabs>
          <w:tab w:val="left" w:pos="2835"/>
        </w:tabs>
        <w:rPr>
          <w:rFonts w:cstheme="minorHAnsi"/>
          <w:sz w:val="20"/>
          <w:szCs w:val="20"/>
          <w:lang w:val="en-US"/>
        </w:rPr>
      </w:pPr>
      <w:r w:rsidRPr="000E25E7">
        <w:rPr>
          <w:rFonts w:cstheme="minorHAnsi"/>
          <w:sz w:val="20"/>
          <w:szCs w:val="20"/>
          <w:lang w:val="en-US"/>
        </w:rPr>
        <w:t xml:space="preserve">Alexandra Weidinger </w:t>
      </w:r>
      <w:r w:rsidR="005B67FC" w:rsidRPr="000E25E7">
        <w:rPr>
          <w:rFonts w:cstheme="minorHAnsi"/>
          <w:sz w:val="20"/>
          <w:szCs w:val="20"/>
          <w:lang w:val="en-US"/>
        </w:rPr>
        <w:br/>
      </w:r>
      <w:r w:rsidRPr="000E25E7">
        <w:rPr>
          <w:rFonts w:cstheme="minorHAnsi"/>
          <w:sz w:val="20"/>
          <w:szCs w:val="20"/>
          <w:lang w:val="en-US"/>
        </w:rPr>
        <w:t>Head of Communication</w:t>
      </w:r>
      <w:r w:rsidR="001E1F62" w:rsidRPr="000E25E7">
        <w:rPr>
          <w:rFonts w:cstheme="minorHAnsi"/>
          <w:sz w:val="20"/>
          <w:szCs w:val="20"/>
          <w:lang w:val="en-US"/>
        </w:rPr>
        <w:br/>
        <w:t>Doka GmbH</w:t>
      </w:r>
      <w:r w:rsidR="001E1F62" w:rsidRPr="000E25E7">
        <w:rPr>
          <w:rFonts w:cstheme="minorHAnsi"/>
          <w:sz w:val="20"/>
          <w:szCs w:val="20"/>
          <w:lang w:val="en-US"/>
        </w:rPr>
        <w:br/>
      </w:r>
      <w:r w:rsidR="001E1F62" w:rsidRPr="000E25E7">
        <w:rPr>
          <w:rFonts w:cstheme="minorHAnsi"/>
          <w:b/>
          <w:bCs/>
          <w:sz w:val="20"/>
          <w:szCs w:val="20"/>
          <w:lang w:val="en-US"/>
        </w:rPr>
        <w:t>M</w:t>
      </w:r>
      <w:r w:rsidR="001E1F62" w:rsidRPr="000E25E7">
        <w:rPr>
          <w:rFonts w:cstheme="minorHAnsi"/>
          <w:bCs/>
          <w:sz w:val="20"/>
          <w:szCs w:val="20"/>
          <w:lang w:val="en-US"/>
        </w:rPr>
        <w:t xml:space="preserve"> </w:t>
      </w:r>
      <w:r w:rsidR="00690E64" w:rsidRPr="000E25E7">
        <w:rPr>
          <w:rFonts w:cstheme="minorHAnsi"/>
          <w:bCs/>
          <w:sz w:val="20"/>
          <w:szCs w:val="20"/>
          <w:lang w:val="en-US"/>
        </w:rPr>
        <w:t>+43 664 6294111</w:t>
      </w:r>
    </w:p>
    <w:p w14:paraId="2C13F1BF" w14:textId="054D062F" w:rsidR="001E1F62" w:rsidRPr="000234B6" w:rsidRDefault="00A815FE" w:rsidP="001E1F62">
      <w:pPr>
        <w:rPr>
          <w:rFonts w:cstheme="minorHAnsi"/>
          <w:sz w:val="20"/>
          <w:szCs w:val="20"/>
          <w:lang w:val="en-US"/>
        </w:rPr>
      </w:pPr>
      <w:hyperlink r:id="rId16" w:history="1">
        <w:r w:rsidRPr="000234B6">
          <w:rPr>
            <w:rStyle w:val="Hyperlink"/>
            <w:rFonts w:cstheme="minorHAnsi"/>
            <w:sz w:val="20"/>
            <w:szCs w:val="20"/>
            <w:lang w:val="en-US"/>
          </w:rPr>
          <w:t>alexandra.weidinger@doka.com</w:t>
        </w:r>
      </w:hyperlink>
      <w:r w:rsidR="001E1F62" w:rsidRPr="000234B6">
        <w:rPr>
          <w:rFonts w:cstheme="minorHAnsi"/>
          <w:sz w:val="20"/>
          <w:szCs w:val="20"/>
          <w:lang w:val="en-US"/>
        </w:rPr>
        <w:t xml:space="preserve"> | </w:t>
      </w:r>
      <w:hyperlink r:id="rId17" w:history="1">
        <w:r w:rsidR="001E1F62" w:rsidRPr="000234B6">
          <w:rPr>
            <w:rFonts w:cstheme="minorHAnsi"/>
            <w:sz w:val="20"/>
            <w:szCs w:val="20"/>
            <w:u w:val="single"/>
            <w:lang w:val="en-US"/>
          </w:rPr>
          <w:t>www.doka.com</w:t>
        </w:r>
      </w:hyperlink>
      <w:r w:rsidR="001E1F62" w:rsidRPr="000234B6">
        <w:rPr>
          <w:rFonts w:cstheme="minorHAnsi"/>
          <w:sz w:val="20"/>
          <w:szCs w:val="20"/>
          <w:lang w:val="en-US"/>
        </w:rPr>
        <w:t xml:space="preserve"> </w:t>
      </w:r>
    </w:p>
    <w:sectPr w:rsidR="001E1F62" w:rsidRPr="000234B6"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35D51" w14:textId="77777777" w:rsidR="000761EC" w:rsidRDefault="000761EC" w:rsidP="0017139D">
      <w:r>
        <w:separator/>
      </w:r>
    </w:p>
  </w:endnote>
  <w:endnote w:type="continuationSeparator" w:id="0">
    <w:p w14:paraId="72D8C5D7" w14:textId="77777777" w:rsidR="000761EC" w:rsidRDefault="000761EC"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569C1" w14:textId="77777777" w:rsidR="000761EC" w:rsidRDefault="000761EC" w:rsidP="0017139D">
      <w:r>
        <w:separator/>
      </w:r>
    </w:p>
  </w:footnote>
  <w:footnote w:type="continuationSeparator" w:id="0">
    <w:p w14:paraId="2A2B9D55" w14:textId="77777777" w:rsidR="000761EC" w:rsidRDefault="000761EC" w:rsidP="0017139D">
      <w:r>
        <w:continuationSeparator/>
      </w:r>
    </w:p>
  </w:footnote>
  <w:footnote w:id="1">
    <w:p w14:paraId="44DBA1E3" w14:textId="3589F369" w:rsidR="00F122E0" w:rsidRPr="00F122E0" w:rsidRDefault="00F122E0">
      <w:pPr>
        <w:pStyle w:val="Funotentext"/>
        <w:rPr>
          <w:sz w:val="16"/>
          <w:szCs w:val="16"/>
          <w:lang w:val="en-US"/>
        </w:rPr>
      </w:pPr>
      <w:r>
        <w:rPr>
          <w:rStyle w:val="Funotenzeichen"/>
        </w:rPr>
        <w:footnoteRef/>
      </w:r>
      <w:r>
        <w:rPr>
          <w:sz w:val="16"/>
          <w:szCs w:val="16"/>
        </w:rPr>
        <w:t xml:space="preserve"> </w:t>
      </w:r>
      <w:r w:rsidRPr="008555A0">
        <w:rPr>
          <w:sz w:val="16"/>
          <w:szCs w:val="16"/>
        </w:rPr>
        <w:t>Environment:</w:t>
      </w:r>
      <w:r>
        <w:t xml:space="preserve"> </w:t>
      </w:r>
      <w:r w:rsidRPr="006D70DD">
        <w:rPr>
          <w:sz w:val="16"/>
          <w:szCs w:val="16"/>
        </w:rPr>
        <w:t>D</w:t>
      </w:r>
      <w:r>
        <w:rPr>
          <w:sz w:val="16"/>
          <w:szCs w:val="16"/>
        </w:rPr>
        <w:t>oka</w:t>
      </w:r>
      <w:r w:rsidRPr="006D70DD">
        <w:rPr>
          <w:sz w:val="16"/>
          <w:szCs w:val="16"/>
        </w:rPr>
        <w:t xml:space="preserve"> GMBH (G</w:t>
      </w:r>
      <w:r>
        <w:rPr>
          <w:sz w:val="16"/>
          <w:szCs w:val="16"/>
        </w:rPr>
        <w:t>roup</w:t>
      </w:r>
      <w:r w:rsidRPr="006D70DD">
        <w:rPr>
          <w:sz w:val="16"/>
          <w:szCs w:val="16"/>
        </w:rPr>
        <w:t>) is in the top 1% of companies rated by EcoVadis in the Manufacture of structural metal products, tanks,</w:t>
      </w:r>
      <w:r>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2F23FE69" w:rsidR="008E63F4" w:rsidRPr="00EE714B" w:rsidRDefault="00CD1AAE" w:rsidP="008E63F4">
    <w:pPr>
      <w:pStyle w:val="berschrift6"/>
      <w:jc w:val="both"/>
      <w:rPr>
        <w:b/>
        <w:bCs/>
        <w:szCs w:val="20"/>
      </w:rPr>
    </w:pPr>
    <w:r>
      <w:rPr>
        <w:b/>
        <w:bCs/>
        <w:szCs w:val="20"/>
      </w:rPr>
      <w:t>Press release</w:t>
    </w:r>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501"/>
    <w:rsid w:val="0001239A"/>
    <w:rsid w:val="0001408D"/>
    <w:rsid w:val="00014ABD"/>
    <w:rsid w:val="000151CE"/>
    <w:rsid w:val="00015F66"/>
    <w:rsid w:val="00016591"/>
    <w:rsid w:val="000234B6"/>
    <w:rsid w:val="00025083"/>
    <w:rsid w:val="000251EE"/>
    <w:rsid w:val="00027172"/>
    <w:rsid w:val="00030363"/>
    <w:rsid w:val="00034817"/>
    <w:rsid w:val="00040642"/>
    <w:rsid w:val="000426E7"/>
    <w:rsid w:val="0004453E"/>
    <w:rsid w:val="000457D7"/>
    <w:rsid w:val="00047D6C"/>
    <w:rsid w:val="000570BA"/>
    <w:rsid w:val="000575CE"/>
    <w:rsid w:val="000602CF"/>
    <w:rsid w:val="00060EE8"/>
    <w:rsid w:val="0006146F"/>
    <w:rsid w:val="000646F4"/>
    <w:rsid w:val="00066095"/>
    <w:rsid w:val="000711B2"/>
    <w:rsid w:val="00072B49"/>
    <w:rsid w:val="00073AC8"/>
    <w:rsid w:val="00074165"/>
    <w:rsid w:val="000761EC"/>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E25E7"/>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28BF"/>
    <w:rsid w:val="00203677"/>
    <w:rsid w:val="002046D6"/>
    <w:rsid w:val="00206107"/>
    <w:rsid w:val="002063CA"/>
    <w:rsid w:val="0021112C"/>
    <w:rsid w:val="00211276"/>
    <w:rsid w:val="00212D77"/>
    <w:rsid w:val="002154C3"/>
    <w:rsid w:val="002163C2"/>
    <w:rsid w:val="00217920"/>
    <w:rsid w:val="002200D2"/>
    <w:rsid w:val="0022681D"/>
    <w:rsid w:val="00230E2F"/>
    <w:rsid w:val="0023241C"/>
    <w:rsid w:val="002349EA"/>
    <w:rsid w:val="0023710A"/>
    <w:rsid w:val="00237275"/>
    <w:rsid w:val="00242973"/>
    <w:rsid w:val="0024357E"/>
    <w:rsid w:val="002518A2"/>
    <w:rsid w:val="00252382"/>
    <w:rsid w:val="00255FAB"/>
    <w:rsid w:val="0025637D"/>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3892"/>
    <w:rsid w:val="003254C3"/>
    <w:rsid w:val="00325611"/>
    <w:rsid w:val="00332E59"/>
    <w:rsid w:val="00336849"/>
    <w:rsid w:val="00337BB2"/>
    <w:rsid w:val="003405B7"/>
    <w:rsid w:val="003423CE"/>
    <w:rsid w:val="00342A61"/>
    <w:rsid w:val="003431A7"/>
    <w:rsid w:val="00343C44"/>
    <w:rsid w:val="00344A75"/>
    <w:rsid w:val="00351028"/>
    <w:rsid w:val="00352746"/>
    <w:rsid w:val="00356365"/>
    <w:rsid w:val="003617D8"/>
    <w:rsid w:val="00371B67"/>
    <w:rsid w:val="00375913"/>
    <w:rsid w:val="003764D7"/>
    <w:rsid w:val="003805BF"/>
    <w:rsid w:val="00380A98"/>
    <w:rsid w:val="00381522"/>
    <w:rsid w:val="00383394"/>
    <w:rsid w:val="00384500"/>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63C2"/>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67FF1"/>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B1840"/>
    <w:rsid w:val="004D463F"/>
    <w:rsid w:val="004E01A8"/>
    <w:rsid w:val="004E25FE"/>
    <w:rsid w:val="004E5833"/>
    <w:rsid w:val="004E5EFD"/>
    <w:rsid w:val="004F0C47"/>
    <w:rsid w:val="005020BA"/>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50D8"/>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D7841"/>
    <w:rsid w:val="005E4C5E"/>
    <w:rsid w:val="005E63B4"/>
    <w:rsid w:val="005E792C"/>
    <w:rsid w:val="005F4E67"/>
    <w:rsid w:val="005F4EDF"/>
    <w:rsid w:val="005F653F"/>
    <w:rsid w:val="005F6B0C"/>
    <w:rsid w:val="00603E32"/>
    <w:rsid w:val="00604B63"/>
    <w:rsid w:val="00605ED4"/>
    <w:rsid w:val="00612739"/>
    <w:rsid w:val="006174CA"/>
    <w:rsid w:val="00620960"/>
    <w:rsid w:val="0062169D"/>
    <w:rsid w:val="006216AB"/>
    <w:rsid w:val="00621B55"/>
    <w:rsid w:val="00621E85"/>
    <w:rsid w:val="006237B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4AA"/>
    <w:rsid w:val="00684A3D"/>
    <w:rsid w:val="00690E64"/>
    <w:rsid w:val="00693929"/>
    <w:rsid w:val="00696635"/>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064A0"/>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6274"/>
    <w:rsid w:val="00826635"/>
    <w:rsid w:val="00826EBB"/>
    <w:rsid w:val="008276DF"/>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2A55"/>
    <w:rsid w:val="008850B1"/>
    <w:rsid w:val="0088590F"/>
    <w:rsid w:val="00885E8B"/>
    <w:rsid w:val="008863B1"/>
    <w:rsid w:val="008906F0"/>
    <w:rsid w:val="00891E5B"/>
    <w:rsid w:val="00892BD9"/>
    <w:rsid w:val="00892F4C"/>
    <w:rsid w:val="00893162"/>
    <w:rsid w:val="008938F0"/>
    <w:rsid w:val="00894E04"/>
    <w:rsid w:val="00894F57"/>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43B5"/>
    <w:rsid w:val="008F4B50"/>
    <w:rsid w:val="008F4C68"/>
    <w:rsid w:val="00900460"/>
    <w:rsid w:val="009036B6"/>
    <w:rsid w:val="009059DD"/>
    <w:rsid w:val="0091307C"/>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378"/>
    <w:rsid w:val="009A1B3F"/>
    <w:rsid w:val="009A2A80"/>
    <w:rsid w:val="009A3E1E"/>
    <w:rsid w:val="009B6A4B"/>
    <w:rsid w:val="009C5C3C"/>
    <w:rsid w:val="009D2F30"/>
    <w:rsid w:val="009D4785"/>
    <w:rsid w:val="009E1126"/>
    <w:rsid w:val="009E3342"/>
    <w:rsid w:val="009E3BD4"/>
    <w:rsid w:val="009E3BDE"/>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A16"/>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C5CF7"/>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10489"/>
    <w:rsid w:val="00B1571D"/>
    <w:rsid w:val="00B15731"/>
    <w:rsid w:val="00B17C01"/>
    <w:rsid w:val="00B244FB"/>
    <w:rsid w:val="00B31243"/>
    <w:rsid w:val="00B3679E"/>
    <w:rsid w:val="00B41563"/>
    <w:rsid w:val="00B43CC4"/>
    <w:rsid w:val="00B45D04"/>
    <w:rsid w:val="00B52282"/>
    <w:rsid w:val="00B543EC"/>
    <w:rsid w:val="00B55583"/>
    <w:rsid w:val="00B56D6D"/>
    <w:rsid w:val="00B60344"/>
    <w:rsid w:val="00B61D92"/>
    <w:rsid w:val="00B61E93"/>
    <w:rsid w:val="00B635F7"/>
    <w:rsid w:val="00B6584F"/>
    <w:rsid w:val="00B75217"/>
    <w:rsid w:val="00B77883"/>
    <w:rsid w:val="00B878D2"/>
    <w:rsid w:val="00B91EEA"/>
    <w:rsid w:val="00B924BD"/>
    <w:rsid w:val="00B93318"/>
    <w:rsid w:val="00B94400"/>
    <w:rsid w:val="00B94F78"/>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5795"/>
    <w:rsid w:val="00BD6411"/>
    <w:rsid w:val="00BD7530"/>
    <w:rsid w:val="00BE1FD5"/>
    <w:rsid w:val="00BE2AF1"/>
    <w:rsid w:val="00BE4AAD"/>
    <w:rsid w:val="00BE6351"/>
    <w:rsid w:val="00BE6F48"/>
    <w:rsid w:val="00BF0FBF"/>
    <w:rsid w:val="00BF3671"/>
    <w:rsid w:val="00BF4F0B"/>
    <w:rsid w:val="00BF53C0"/>
    <w:rsid w:val="00C0412F"/>
    <w:rsid w:val="00C065A4"/>
    <w:rsid w:val="00C07526"/>
    <w:rsid w:val="00C24CDD"/>
    <w:rsid w:val="00C261CC"/>
    <w:rsid w:val="00C27587"/>
    <w:rsid w:val="00C3199D"/>
    <w:rsid w:val="00C4054F"/>
    <w:rsid w:val="00C40FCF"/>
    <w:rsid w:val="00C43167"/>
    <w:rsid w:val="00C4382B"/>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1AAE"/>
    <w:rsid w:val="00CD561A"/>
    <w:rsid w:val="00CD6A3C"/>
    <w:rsid w:val="00CE52C7"/>
    <w:rsid w:val="00CE716B"/>
    <w:rsid w:val="00CF3205"/>
    <w:rsid w:val="00CF52D3"/>
    <w:rsid w:val="00CF5D9E"/>
    <w:rsid w:val="00CF6687"/>
    <w:rsid w:val="00D018E5"/>
    <w:rsid w:val="00D01BC9"/>
    <w:rsid w:val="00D03A99"/>
    <w:rsid w:val="00D0407D"/>
    <w:rsid w:val="00D11A8C"/>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162D"/>
    <w:rsid w:val="00D86AFC"/>
    <w:rsid w:val="00D92E21"/>
    <w:rsid w:val="00D9470E"/>
    <w:rsid w:val="00D95201"/>
    <w:rsid w:val="00D95B8F"/>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76FCD"/>
    <w:rsid w:val="00E80C5C"/>
    <w:rsid w:val="00E8133F"/>
    <w:rsid w:val="00E81945"/>
    <w:rsid w:val="00E821B8"/>
    <w:rsid w:val="00E82276"/>
    <w:rsid w:val="00E860AC"/>
    <w:rsid w:val="00E863D4"/>
    <w:rsid w:val="00E90D17"/>
    <w:rsid w:val="00E92A59"/>
    <w:rsid w:val="00E92FD5"/>
    <w:rsid w:val="00EA0280"/>
    <w:rsid w:val="00EA377C"/>
    <w:rsid w:val="00EA4C3B"/>
    <w:rsid w:val="00EA757D"/>
    <w:rsid w:val="00EB172A"/>
    <w:rsid w:val="00EB4BA9"/>
    <w:rsid w:val="00EB542F"/>
    <w:rsid w:val="00EB66BD"/>
    <w:rsid w:val="00EC4BF7"/>
    <w:rsid w:val="00EC544C"/>
    <w:rsid w:val="00EC77A6"/>
    <w:rsid w:val="00EC7A4A"/>
    <w:rsid w:val="00ED11AA"/>
    <w:rsid w:val="00EE16E8"/>
    <w:rsid w:val="00EE1C45"/>
    <w:rsid w:val="00EE2716"/>
    <w:rsid w:val="00EE33B3"/>
    <w:rsid w:val="00EE3578"/>
    <w:rsid w:val="00EE38B7"/>
    <w:rsid w:val="00EE3FB0"/>
    <w:rsid w:val="00EE6765"/>
    <w:rsid w:val="00EE714B"/>
    <w:rsid w:val="00EF2405"/>
    <w:rsid w:val="00EF2C5E"/>
    <w:rsid w:val="00EF5DDC"/>
    <w:rsid w:val="00EF7A89"/>
    <w:rsid w:val="00F047E7"/>
    <w:rsid w:val="00F122E0"/>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2995"/>
    <w:rsid w:val="00FB5539"/>
    <w:rsid w:val="00FB575D"/>
    <w:rsid w:val="00FC06EC"/>
    <w:rsid w:val="00FD17C4"/>
    <w:rsid w:val="00FD2175"/>
    <w:rsid w:val="00FE07E4"/>
    <w:rsid w:val="00FE2285"/>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 w:type="character" w:styleId="BesuchterLink">
    <w:name w:val="FollowedHyperlink"/>
    <w:basedOn w:val="Absatz-Standardschriftart"/>
    <w:uiPriority w:val="99"/>
    <w:semiHidden/>
    <w:unhideWhenUsed/>
    <w:rsid w:val="007064A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alexandra.weidinger@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8c4d9e2690921b6e2ab632f52b45075c">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e046107e2f2aafa9fdce89dae1a79e5c"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2.xml><?xml version="1.0" encoding="utf-8"?>
<ds:datastoreItem xmlns:ds="http://schemas.openxmlformats.org/officeDocument/2006/customXml" ds:itemID="{66619915-050C-4D6F-8891-4AD4A662530B}"/>
</file>

<file path=customXml/itemProps3.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842</Words>
  <Characters>4803</Characters>
  <Application>Microsoft Office Word</Application>
  <DocSecurity>0</DocSecurity>
  <Lines>40</Lines>
  <Paragraphs>11</Paragraphs>
  <ScaleCrop>false</ScaleCrop>
  <Company>Umdasch AG</Company>
  <LinksUpToDate>false</LinksUpToDate>
  <CharactersWithSpaces>5634</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Weidinger Alexandra</cp:lastModifiedBy>
  <cp:revision>9</cp:revision>
  <cp:lastPrinted>2026-01-15T15:50:00Z</cp:lastPrinted>
  <dcterms:created xsi:type="dcterms:W3CDTF">2026-04-03T12:07:00Z</dcterms:created>
  <dcterms:modified xsi:type="dcterms:W3CDTF">2026-04-07T14:31:00Z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